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6D0" w:rsidRDefault="004106D0" w:rsidP="004106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BROWN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106D0" w:rsidRDefault="004106D0" w:rsidP="004106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Winfarthing</w:t>
      </w:r>
      <w:proofErr w:type="spellEnd"/>
      <w:r>
        <w:rPr>
          <w:rFonts w:ascii="Times New Roman" w:hAnsi="Times New Roman" w:cs="Times New Roman"/>
        </w:rPr>
        <w:t>, Norfolk. Lathe man.</w:t>
      </w:r>
    </w:p>
    <w:p w:rsidR="004106D0" w:rsidRDefault="004106D0" w:rsidP="004106D0">
      <w:pPr>
        <w:rPr>
          <w:rFonts w:ascii="Times New Roman" w:hAnsi="Times New Roman" w:cs="Times New Roman"/>
        </w:rPr>
      </w:pPr>
    </w:p>
    <w:p w:rsidR="004106D0" w:rsidRDefault="004106D0" w:rsidP="004106D0">
      <w:pPr>
        <w:rPr>
          <w:rFonts w:ascii="Times New Roman" w:hAnsi="Times New Roman" w:cs="Times New Roman"/>
        </w:rPr>
      </w:pPr>
    </w:p>
    <w:p w:rsidR="004106D0" w:rsidRDefault="004106D0" w:rsidP="004106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 of Norwich(q.v.) and Hamo Claxton(q.v.) of Norwich</w:t>
      </w:r>
    </w:p>
    <w:p w:rsidR="004106D0" w:rsidRDefault="004106D0" w:rsidP="004106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him, John </w:t>
      </w:r>
      <w:proofErr w:type="spellStart"/>
      <w:r>
        <w:rPr>
          <w:rFonts w:ascii="Times New Roman" w:hAnsi="Times New Roman" w:cs="Times New Roman"/>
        </w:rPr>
        <w:t>Barfote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Brockdish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4106D0" w:rsidRDefault="004106D0" w:rsidP="004106D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Richard Unknown 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>(q.v.).</w:t>
      </w:r>
    </w:p>
    <w:p w:rsidR="004106D0" w:rsidRDefault="004106D0" w:rsidP="004106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4106D0" w:rsidRDefault="004106D0" w:rsidP="004106D0">
      <w:pPr>
        <w:rPr>
          <w:rFonts w:ascii="Times New Roman" w:hAnsi="Times New Roman" w:cs="Times New Roman"/>
        </w:rPr>
      </w:pPr>
    </w:p>
    <w:p w:rsidR="004106D0" w:rsidRDefault="004106D0" w:rsidP="004106D0">
      <w:pPr>
        <w:rPr>
          <w:rFonts w:ascii="Times New Roman" w:hAnsi="Times New Roman" w:cs="Times New Roman"/>
        </w:rPr>
      </w:pPr>
    </w:p>
    <w:p w:rsidR="004106D0" w:rsidRDefault="004106D0" w:rsidP="004106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October 2017</w:t>
      </w:r>
    </w:p>
    <w:p w:rsidR="006B2F86" w:rsidRPr="00E71FC3" w:rsidRDefault="004106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6D0" w:rsidRDefault="004106D0" w:rsidP="00E71FC3">
      <w:r>
        <w:separator/>
      </w:r>
    </w:p>
  </w:endnote>
  <w:endnote w:type="continuationSeparator" w:id="0">
    <w:p w:rsidR="004106D0" w:rsidRDefault="004106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6D0" w:rsidRDefault="004106D0" w:rsidP="00E71FC3">
      <w:r>
        <w:separator/>
      </w:r>
    </w:p>
  </w:footnote>
  <w:footnote w:type="continuationSeparator" w:id="0">
    <w:p w:rsidR="004106D0" w:rsidRDefault="004106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6D0"/>
    <w:rsid w:val="001A7C09"/>
    <w:rsid w:val="004106D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9838FD-B8A2-4235-BA62-CA30611E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6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2017-10-23T20:47:00Z</dcterms:created>
  <dcterms:modified xsi:type="dcterms:W3CDTF">2017-10-23T20:48:00Z</dcterms:modified>
</cp:coreProperties>
</file>